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59DCA" w14:textId="77777777" w:rsidR="0009002D" w:rsidRDefault="0009002D" w:rsidP="0009002D">
      <w:pPr>
        <w:rPr>
          <w:sz w:val="22"/>
          <w:szCs w:val="22"/>
        </w:rPr>
      </w:pPr>
    </w:p>
    <w:p w14:paraId="22B30755" w14:textId="6A9BF06A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MEMO TO: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D21CD3">
        <w:rPr>
          <w:sz w:val="22"/>
          <w:szCs w:val="22"/>
        </w:rPr>
        <w:fldChar w:fldCharType="begin"/>
      </w:r>
      <w:r w:rsidR="00D21CD3">
        <w:rPr>
          <w:sz w:val="22"/>
          <w:szCs w:val="22"/>
        </w:rPr>
        <w:instrText xml:space="preserve"> MERGEFIELD Director_of_Planning__Programming </w:instrText>
      </w:r>
      <w:r w:rsidR="00D21CD3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«Director_of_Planning__Programming»</w:t>
      </w:r>
      <w:r w:rsidR="00D21CD3">
        <w:rPr>
          <w:sz w:val="22"/>
          <w:szCs w:val="22"/>
        </w:rPr>
        <w:fldChar w:fldCharType="end"/>
      </w:r>
    </w:p>
    <w:p w14:paraId="492CFD27" w14:textId="77777777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  <w:t xml:space="preserve">Planning &amp; </w:t>
      </w:r>
      <w:proofErr w:type="gramStart"/>
      <w:r w:rsidRPr="003A724A">
        <w:rPr>
          <w:sz w:val="22"/>
          <w:szCs w:val="22"/>
        </w:rPr>
        <w:t>Programming Division</w:t>
      </w:r>
      <w:proofErr w:type="gramEnd"/>
      <w:r w:rsidRPr="003A724A">
        <w:rPr>
          <w:sz w:val="22"/>
          <w:szCs w:val="22"/>
        </w:rPr>
        <w:t xml:space="preserve"> Director</w:t>
      </w:r>
    </w:p>
    <w:p w14:paraId="5DF8A0A0" w14:textId="77777777" w:rsidR="0009002D" w:rsidRPr="003A724A" w:rsidRDefault="0009002D" w:rsidP="0009002D">
      <w:pPr>
        <w:rPr>
          <w:sz w:val="22"/>
          <w:szCs w:val="22"/>
        </w:rPr>
      </w:pPr>
    </w:p>
    <w:p w14:paraId="2795C13F" w14:textId="465E9D77" w:rsidR="0009002D" w:rsidRPr="003A724A" w:rsidRDefault="0009002D" w:rsidP="00CE41A9">
      <w:pPr>
        <w:rPr>
          <w:sz w:val="22"/>
          <w:szCs w:val="22"/>
        </w:rPr>
      </w:pPr>
      <w:r w:rsidRPr="003A724A">
        <w:rPr>
          <w:sz w:val="22"/>
          <w:szCs w:val="22"/>
        </w:rPr>
        <w:t>FROM: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506CB">
        <w:rPr>
          <w:sz w:val="22"/>
          <w:szCs w:val="22"/>
        </w:rPr>
        <w:t>Roadway Design Lead</w:t>
      </w:r>
    </w:p>
    <w:p w14:paraId="372351D9" w14:textId="77777777" w:rsidR="006B05AC" w:rsidRDefault="006B05AC" w:rsidP="0009002D">
      <w:pPr>
        <w:rPr>
          <w:sz w:val="22"/>
          <w:szCs w:val="22"/>
        </w:rPr>
      </w:pPr>
    </w:p>
    <w:p w14:paraId="6107C201" w14:textId="3F57C9C7" w:rsidR="0009002D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DATE: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732EDB">
        <w:rPr>
          <w:sz w:val="22"/>
          <w:szCs w:val="22"/>
        </w:rPr>
        <w:fldChar w:fldCharType="begin"/>
      </w:r>
      <w:r w:rsidR="00732EDB">
        <w:rPr>
          <w:sz w:val="22"/>
          <w:szCs w:val="22"/>
        </w:rPr>
        <w:instrText xml:space="preserve"> DATE  \@ "MMMM d, yyyy"  \* MERGEFORMAT </w:instrText>
      </w:r>
      <w:r w:rsidR="00732EDB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July 10, 2025</w:t>
      </w:r>
      <w:r w:rsidR="00732EDB">
        <w:rPr>
          <w:sz w:val="22"/>
          <w:szCs w:val="22"/>
        </w:rPr>
        <w:fldChar w:fldCharType="end"/>
      </w:r>
    </w:p>
    <w:p w14:paraId="01AA87D8" w14:textId="77777777" w:rsidR="0009002D" w:rsidRPr="003A724A" w:rsidRDefault="0009002D" w:rsidP="0009002D">
      <w:pPr>
        <w:rPr>
          <w:sz w:val="22"/>
          <w:szCs w:val="22"/>
        </w:rPr>
      </w:pPr>
    </w:p>
    <w:p w14:paraId="062A1707" w14:textId="4D82F4EF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>SUBJECT:</w:t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  <w:t xml:space="preserve">Project </w:t>
      </w:r>
      <w:r w:rsidR="00086E20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bookmarkStart w:id="0" w:name="Text2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WBS</w:t>
      </w:r>
      <w:r w:rsidR="00086E20">
        <w:rPr>
          <w:sz w:val="22"/>
          <w:szCs w:val="22"/>
        </w:rPr>
        <w:fldChar w:fldCharType="end"/>
      </w:r>
      <w:bookmarkEnd w:id="0"/>
      <w:r w:rsidRPr="003A724A">
        <w:rPr>
          <w:sz w:val="22"/>
          <w:szCs w:val="22"/>
        </w:rPr>
        <w:t xml:space="preserve"> (</w:t>
      </w:r>
      <w:r w:rsidR="00086E2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1" w:name="Text3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TIP</w:t>
      </w:r>
      <w:r w:rsidR="00086E20">
        <w:rPr>
          <w:sz w:val="22"/>
          <w:szCs w:val="22"/>
        </w:rPr>
        <w:fldChar w:fldCharType="end"/>
      </w:r>
      <w:bookmarkEnd w:id="1"/>
      <w:r w:rsidRPr="003A724A">
        <w:rPr>
          <w:sz w:val="22"/>
          <w:szCs w:val="22"/>
        </w:rPr>
        <w:t xml:space="preserve">) </w:t>
      </w:r>
      <w:r w:rsidRPr="003A724A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Pr="003A724A">
        <w:rPr>
          <w:sz w:val="22"/>
          <w:szCs w:val="22"/>
        </w:rPr>
        <w:instrText xml:space="preserve"> FORMTEXT </w:instrText>
      </w:r>
      <w:r w:rsidRPr="003A724A">
        <w:rPr>
          <w:sz w:val="22"/>
          <w:szCs w:val="22"/>
        </w:rPr>
      </w:r>
      <w:r w:rsidRPr="003A724A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Pr="003A724A">
        <w:rPr>
          <w:sz w:val="22"/>
          <w:szCs w:val="22"/>
        </w:rPr>
        <w:fldChar w:fldCharType="end"/>
      </w:r>
      <w:bookmarkEnd w:id="2"/>
      <w:r w:rsidRPr="003A724A">
        <w:rPr>
          <w:sz w:val="22"/>
          <w:szCs w:val="22"/>
        </w:rPr>
        <w:t xml:space="preserve"> County</w:t>
      </w:r>
    </w:p>
    <w:p w14:paraId="17C22BCF" w14:textId="3F7B9F2B" w:rsidR="0009002D" w:rsidRPr="009B6B10" w:rsidRDefault="0009002D" w:rsidP="0009002D">
      <w:pPr>
        <w:tabs>
          <w:tab w:val="left" w:pos="1890"/>
        </w:tabs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</w:p>
    <w:p w14:paraId="0F175A84" w14:textId="238257A2" w:rsidR="0009002D" w:rsidRPr="003A724A" w:rsidRDefault="0009002D" w:rsidP="0009002D">
      <w:pPr>
        <w:rPr>
          <w:sz w:val="22"/>
          <w:szCs w:val="22"/>
        </w:rPr>
      </w:pP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Pr="003A724A">
        <w:rPr>
          <w:sz w:val="22"/>
          <w:szCs w:val="22"/>
        </w:rPr>
        <w:tab/>
      </w:r>
      <w:r w:rsidR="00086E20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bookmarkStart w:id="4" w:name="Text6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Project Description</w:t>
      </w:r>
      <w:r w:rsidR="00086E20">
        <w:rPr>
          <w:sz w:val="22"/>
          <w:szCs w:val="22"/>
        </w:rPr>
        <w:fldChar w:fldCharType="end"/>
      </w:r>
      <w:bookmarkEnd w:id="4"/>
    </w:p>
    <w:p w14:paraId="0DF838A2" w14:textId="77777777" w:rsidR="0009002D" w:rsidRPr="003A724A" w:rsidRDefault="0009002D" w:rsidP="0009002D">
      <w:pPr>
        <w:rPr>
          <w:b/>
          <w:sz w:val="22"/>
          <w:szCs w:val="22"/>
        </w:rPr>
      </w:pPr>
    </w:p>
    <w:p w14:paraId="06A1634D" w14:textId="77777777" w:rsidR="0009002D" w:rsidRPr="003A724A" w:rsidRDefault="0009002D" w:rsidP="0009002D">
      <w:pPr>
        <w:pStyle w:val="Heading1"/>
        <w:jc w:val="center"/>
        <w:rPr>
          <w:sz w:val="22"/>
          <w:szCs w:val="22"/>
          <w:u w:val="single"/>
        </w:rPr>
      </w:pPr>
      <w:r w:rsidRPr="003A724A">
        <w:rPr>
          <w:sz w:val="22"/>
          <w:szCs w:val="22"/>
          <w:u w:val="single"/>
        </w:rPr>
        <w:t>Production Right of Way Plans</w:t>
      </w:r>
    </w:p>
    <w:p w14:paraId="786B44E4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463EE510" w14:textId="1B05C6EB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The right of way plans for the subject project are complete and have been placed on the “shelf”.  The Field Inspection </w:t>
      </w:r>
      <w:r w:rsidR="00D07534">
        <w:rPr>
          <w:sz w:val="22"/>
          <w:szCs w:val="22"/>
        </w:rPr>
        <w:t xml:space="preserve">review </w:t>
      </w:r>
      <w:r w:rsidRPr="003A724A">
        <w:rPr>
          <w:sz w:val="22"/>
          <w:szCs w:val="22"/>
        </w:rPr>
        <w:t xml:space="preserve">for this project was held on </w:t>
      </w:r>
      <w:r w:rsidR="00086E2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Date"/>
            </w:textInput>
          </w:ffData>
        </w:fldChar>
      </w:r>
      <w:bookmarkStart w:id="5" w:name="Text7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Date</w:t>
      </w:r>
      <w:r w:rsidR="00086E20">
        <w:rPr>
          <w:sz w:val="22"/>
          <w:szCs w:val="22"/>
        </w:rPr>
        <w:fldChar w:fldCharType="end"/>
      </w:r>
      <w:bookmarkEnd w:id="5"/>
      <w:r w:rsidRPr="003A724A">
        <w:rPr>
          <w:sz w:val="22"/>
          <w:szCs w:val="22"/>
        </w:rPr>
        <w:t xml:space="preserve"> and comments received from the Division have been incorporated into the plans accordingly.</w:t>
      </w:r>
    </w:p>
    <w:p w14:paraId="75E66D34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23F84E4A" w14:textId="2609F756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Location and Design approval was received on </w:t>
      </w:r>
      <w:r w:rsidR="00086E20">
        <w:rPr>
          <w:sz w:val="22"/>
          <w:szCs w:val="22"/>
        </w:rPr>
        <w:fldChar w:fldCharType="begin">
          <w:ffData>
            <w:name w:val="Text8"/>
            <w:enabled/>
            <w:calcOnExit w:val="0"/>
            <w:textInput>
              <w:default w:val="Date"/>
            </w:textInput>
          </w:ffData>
        </w:fldChar>
      </w:r>
      <w:bookmarkStart w:id="6" w:name="Text8"/>
      <w:r w:rsidR="00086E20">
        <w:rPr>
          <w:sz w:val="22"/>
          <w:szCs w:val="22"/>
        </w:rPr>
        <w:instrText xml:space="preserve"> FORMTEXT </w:instrText>
      </w:r>
      <w:r w:rsidR="00086E20">
        <w:rPr>
          <w:sz w:val="22"/>
          <w:szCs w:val="22"/>
        </w:rPr>
      </w:r>
      <w:r w:rsidR="00086E20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Date</w:t>
      </w:r>
      <w:r w:rsidR="00086E20">
        <w:rPr>
          <w:sz w:val="22"/>
          <w:szCs w:val="22"/>
        </w:rPr>
        <w:fldChar w:fldCharType="end"/>
      </w:r>
      <w:bookmarkEnd w:id="6"/>
      <w:r w:rsidRPr="003A724A">
        <w:rPr>
          <w:sz w:val="22"/>
          <w:szCs w:val="22"/>
        </w:rPr>
        <w:t>.</w:t>
      </w:r>
    </w:p>
    <w:p w14:paraId="07E04407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419E7D89" w14:textId="77777777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 xml:space="preserve">This memorandum is to notify you that as soon as </w:t>
      </w:r>
      <w:proofErr w:type="gramStart"/>
      <w:r w:rsidRPr="003A724A">
        <w:rPr>
          <w:sz w:val="22"/>
          <w:szCs w:val="22"/>
        </w:rPr>
        <w:t>right of</w:t>
      </w:r>
      <w:proofErr w:type="gramEnd"/>
      <w:r w:rsidRPr="003A724A">
        <w:rPr>
          <w:sz w:val="22"/>
          <w:szCs w:val="22"/>
        </w:rPr>
        <w:t xml:space="preserve"> way for this project is funded and authorization is </w:t>
      </w:r>
      <w:proofErr w:type="gramStart"/>
      <w:r w:rsidRPr="003A724A">
        <w:rPr>
          <w:sz w:val="22"/>
          <w:szCs w:val="22"/>
        </w:rPr>
        <w:t>received,</w:t>
      </w:r>
      <w:proofErr w:type="gramEnd"/>
      <w:r w:rsidRPr="003A724A">
        <w:rPr>
          <w:sz w:val="22"/>
          <w:szCs w:val="22"/>
        </w:rPr>
        <w:t xml:space="preserve"> this project will be ready to </w:t>
      </w:r>
      <w:proofErr w:type="gramStart"/>
      <w:r w:rsidRPr="003A724A">
        <w:rPr>
          <w:sz w:val="22"/>
          <w:szCs w:val="22"/>
        </w:rPr>
        <w:t>submit</w:t>
      </w:r>
      <w:proofErr w:type="gramEnd"/>
      <w:r w:rsidRPr="003A724A">
        <w:rPr>
          <w:sz w:val="22"/>
          <w:szCs w:val="22"/>
        </w:rPr>
        <w:t xml:space="preserve"> to the Right of Way Branch for acquisition.  If this project has not been funded within one year of “shelf” date, it will need to be reviewed prior to submission. </w:t>
      </w:r>
    </w:p>
    <w:p w14:paraId="348EDDEA" w14:textId="77777777" w:rsidR="0009002D" w:rsidRPr="003A724A" w:rsidRDefault="0009002D" w:rsidP="006B05AC">
      <w:pPr>
        <w:jc w:val="both"/>
        <w:rPr>
          <w:sz w:val="22"/>
          <w:szCs w:val="22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</w:tblGrid>
      <w:tr w:rsidR="0009002D" w:rsidRPr="003A724A" w14:paraId="2474C05A" w14:textId="77777777" w:rsidTr="00B96412">
        <w:tc>
          <w:tcPr>
            <w:tcW w:w="4590" w:type="dxa"/>
          </w:tcPr>
          <w:p w14:paraId="67E43172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CURRENT PRODUCTION SCHEDULE:</w:t>
            </w:r>
          </w:p>
        </w:tc>
        <w:tc>
          <w:tcPr>
            <w:tcW w:w="810" w:type="dxa"/>
          </w:tcPr>
          <w:p w14:paraId="3849E1A5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R/W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623AC1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1732C7BF" w14:textId="77777777" w:rsidTr="00B96412">
        <w:tc>
          <w:tcPr>
            <w:tcW w:w="4590" w:type="dxa"/>
          </w:tcPr>
          <w:p w14:paraId="2E04060D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6B68F3E4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461637F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1DE289EF" w14:textId="77777777" w:rsidTr="00B96412">
        <w:tc>
          <w:tcPr>
            <w:tcW w:w="4590" w:type="dxa"/>
          </w:tcPr>
          <w:p w14:paraId="12259E3D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 xml:space="preserve">                 CURRENT TIP SCHEDULE:</w:t>
            </w:r>
          </w:p>
        </w:tc>
        <w:tc>
          <w:tcPr>
            <w:tcW w:w="810" w:type="dxa"/>
          </w:tcPr>
          <w:p w14:paraId="4834584F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R/W</w:t>
            </w:r>
          </w:p>
        </w:tc>
        <w:tc>
          <w:tcPr>
            <w:tcW w:w="1800" w:type="dxa"/>
          </w:tcPr>
          <w:p w14:paraId="1B2CB9D9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  <w:tr w:rsidR="0009002D" w:rsidRPr="003A724A" w14:paraId="3D8BB427" w14:textId="77777777" w:rsidTr="00B96412">
        <w:tc>
          <w:tcPr>
            <w:tcW w:w="4590" w:type="dxa"/>
          </w:tcPr>
          <w:p w14:paraId="16D24FF9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1D52B523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  <w:r w:rsidRPr="003A724A">
              <w:rPr>
                <w:sz w:val="22"/>
                <w:szCs w:val="22"/>
              </w:rPr>
              <w:t>LET</w:t>
            </w: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08FBC39B" w14:textId="77777777" w:rsidR="0009002D" w:rsidRPr="003A724A" w:rsidRDefault="0009002D" w:rsidP="006B05AC">
            <w:pPr>
              <w:jc w:val="both"/>
              <w:rPr>
                <w:sz w:val="22"/>
                <w:szCs w:val="22"/>
              </w:rPr>
            </w:pPr>
          </w:p>
        </w:tc>
      </w:tr>
    </w:tbl>
    <w:p w14:paraId="338B0167" w14:textId="77777777" w:rsidR="001E0D0C" w:rsidRDefault="001E0D0C" w:rsidP="006B05AC">
      <w:pPr>
        <w:jc w:val="both"/>
        <w:rPr>
          <w:sz w:val="22"/>
          <w:szCs w:val="22"/>
        </w:rPr>
      </w:pPr>
    </w:p>
    <w:p w14:paraId="76C19FF6" w14:textId="77777777" w:rsidR="0009002D" w:rsidRPr="003A724A" w:rsidRDefault="0009002D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t>Please let me know if additional information is needed.</w:t>
      </w:r>
    </w:p>
    <w:p w14:paraId="7D228E82" w14:textId="77777777" w:rsidR="0009002D" w:rsidRPr="003A724A" w:rsidRDefault="0009002D" w:rsidP="006B05AC">
      <w:pPr>
        <w:jc w:val="both"/>
        <w:rPr>
          <w:sz w:val="22"/>
          <w:szCs w:val="22"/>
        </w:rPr>
      </w:pPr>
    </w:p>
    <w:p w14:paraId="31C21208" w14:textId="157CDA1F" w:rsidR="0009002D" w:rsidRPr="003A724A" w:rsidRDefault="00732EDB" w:rsidP="006B05AC">
      <w:pPr>
        <w:jc w:val="both"/>
        <w:rPr>
          <w:sz w:val="22"/>
          <w:szCs w:val="22"/>
        </w:rPr>
      </w:pPr>
      <w:r w:rsidRPr="003A724A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3A724A">
        <w:rPr>
          <w:sz w:val="22"/>
          <w:szCs w:val="22"/>
        </w:rPr>
        <w:instrText xml:space="preserve"> FORMTEXT </w:instrText>
      </w:r>
      <w:r w:rsidRPr="003A724A">
        <w:rPr>
          <w:sz w:val="22"/>
          <w:szCs w:val="22"/>
        </w:rPr>
      </w:r>
      <w:r w:rsidRPr="003A724A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Pr="003A724A">
        <w:rPr>
          <w:sz w:val="22"/>
          <w:szCs w:val="22"/>
        </w:rPr>
        <w:fldChar w:fldCharType="end"/>
      </w:r>
      <w:r w:rsidR="0009002D" w:rsidRPr="003A724A">
        <w:rPr>
          <w:sz w:val="22"/>
          <w:szCs w:val="22"/>
        </w:rPr>
        <w:t>/</w:t>
      </w:r>
      <w:r w:rsidR="0009002D" w:rsidRPr="003A724A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 w:rsidR="0009002D" w:rsidRPr="003A724A">
        <w:rPr>
          <w:sz w:val="22"/>
          <w:szCs w:val="22"/>
        </w:rPr>
        <w:instrText xml:space="preserve"> FORMTEXT </w:instrText>
      </w:r>
      <w:r w:rsidR="0009002D" w:rsidRPr="003A724A">
        <w:rPr>
          <w:sz w:val="22"/>
          <w:szCs w:val="22"/>
        </w:rPr>
      </w:r>
      <w:r w:rsidR="0009002D" w:rsidRPr="003A724A">
        <w:rPr>
          <w:sz w:val="22"/>
          <w:szCs w:val="22"/>
        </w:rPr>
        <w:fldChar w:fldCharType="separate"/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3D2E34">
        <w:rPr>
          <w:noProof/>
          <w:sz w:val="22"/>
          <w:szCs w:val="22"/>
        </w:rPr>
        <w:t> </w:t>
      </w:r>
      <w:r w:rsidR="0009002D" w:rsidRPr="003A724A">
        <w:rPr>
          <w:sz w:val="22"/>
          <w:szCs w:val="22"/>
        </w:rPr>
        <w:fldChar w:fldCharType="end"/>
      </w:r>
      <w:bookmarkEnd w:id="7"/>
    </w:p>
    <w:p w14:paraId="7D3A79AB" w14:textId="77777777" w:rsidR="0009002D" w:rsidRPr="003A724A" w:rsidRDefault="0009002D" w:rsidP="0009002D">
      <w:pPr>
        <w:rPr>
          <w:sz w:val="22"/>
          <w:szCs w:val="22"/>
        </w:rPr>
      </w:pPr>
    </w:p>
    <w:p w14:paraId="475AA13D" w14:textId="77777777" w:rsidR="00732EDB" w:rsidRDefault="0009002D" w:rsidP="0009002D">
      <w:pPr>
        <w:rPr>
          <w:sz w:val="22"/>
          <w:szCs w:val="22"/>
        </w:rPr>
      </w:pPr>
      <w:proofErr w:type="spellStart"/>
      <w:r w:rsidRPr="003A724A">
        <w:rPr>
          <w:sz w:val="22"/>
          <w:szCs w:val="22"/>
        </w:rPr>
        <w:t>ec</w:t>
      </w:r>
      <w:proofErr w:type="spellEnd"/>
      <w:r w:rsidRPr="003A724A">
        <w:rPr>
          <w:sz w:val="22"/>
          <w:szCs w:val="22"/>
        </w:rPr>
        <w:t>:</w:t>
      </w:r>
      <w:r w:rsidRPr="003A724A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D727A4" w14:paraId="276F04C0" w14:textId="77777777" w:rsidTr="00F81ADD">
        <w:tc>
          <w:tcPr>
            <w:tcW w:w="3240" w:type="dxa"/>
          </w:tcPr>
          <w:bookmarkStart w:id="8" w:name="_Hlk88068229"/>
          <w:p w14:paraId="1BF6F061" w14:textId="1323571B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B707B06" w14:textId="7384540F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52C8173" w14:textId="2FD8FA68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2C518AFD" w14:textId="77777777" w:rsidTr="00F81ADD">
        <w:tc>
          <w:tcPr>
            <w:tcW w:w="3240" w:type="dxa"/>
          </w:tcPr>
          <w:p w14:paraId="691609C5" w14:textId="04CA780F" w:rsidR="00D727A4" w:rsidRPr="00D609D5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D81CA79" w14:textId="7625BA85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74139C1" w14:textId="2967ADD1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D727A4" w14:paraId="5A45E504" w14:textId="77777777" w:rsidTr="00F81ADD">
        <w:tc>
          <w:tcPr>
            <w:tcW w:w="3240" w:type="dxa"/>
          </w:tcPr>
          <w:p w14:paraId="4F4DD8A3" w14:textId="349F4001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87CBF0D" w14:textId="27DCDAE7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4BA4DC2" w14:textId="02A5749B" w:rsidR="00D727A4" w:rsidRPr="0086713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D727A4" w14:paraId="42C4BF5A" w14:textId="77777777" w:rsidTr="00F81ADD">
        <w:tc>
          <w:tcPr>
            <w:tcW w:w="3240" w:type="dxa"/>
          </w:tcPr>
          <w:p w14:paraId="466FA69D" w14:textId="04F75F1B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457BEE9" w14:textId="51903068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543BD5E" w14:textId="6EEFAEC2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577E0D60" w14:textId="77777777" w:rsidTr="00F81ADD">
        <w:tc>
          <w:tcPr>
            <w:tcW w:w="3240" w:type="dxa"/>
          </w:tcPr>
          <w:p w14:paraId="10EDB172" w14:textId="469AADA0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9BD1C6A" w14:textId="2402F389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6F7B240" w14:textId="056B29A4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D727A4" w14:paraId="2494B907" w14:textId="77777777" w:rsidTr="00F81ADD">
        <w:tc>
          <w:tcPr>
            <w:tcW w:w="3240" w:type="dxa"/>
          </w:tcPr>
          <w:p w14:paraId="19D40AB2" w14:textId="73F78A33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6AB1AF0" w14:textId="7254B333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D3565F2" w14:textId="41D37D0D" w:rsidR="00D727A4" w:rsidRDefault="00D727A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3D2E34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D2E34" w14:paraId="2B6FA821" w14:textId="77777777" w:rsidTr="00F81ADD">
        <w:tc>
          <w:tcPr>
            <w:tcW w:w="3240" w:type="dxa"/>
          </w:tcPr>
          <w:p w14:paraId="788AF949" w14:textId="7075C7F9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8A6B1F" w14:textId="7A48ED7C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73C32A5" w14:textId="5460A392" w:rsidR="003D2E34" w:rsidRDefault="001D487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6D569569" w14:textId="77777777" w:rsidTr="00F81ADD">
        <w:tc>
          <w:tcPr>
            <w:tcW w:w="3240" w:type="dxa"/>
          </w:tcPr>
          <w:p w14:paraId="7591B8B3" w14:textId="5F473436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267AC80" w14:textId="7ACF3E86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E51A5E9" w14:textId="46E0AC00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1C481EC9" w14:textId="77777777" w:rsidTr="00F81ADD">
        <w:tc>
          <w:tcPr>
            <w:tcW w:w="3240" w:type="dxa"/>
          </w:tcPr>
          <w:p w14:paraId="2DAEDF12" w14:textId="657051C9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B08E2E" w14:textId="57869A1E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4B4FFB" w14:textId="58705D28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D2E34" w14:paraId="31A8D640" w14:textId="77777777" w:rsidTr="00F81ADD">
        <w:tc>
          <w:tcPr>
            <w:tcW w:w="3240" w:type="dxa"/>
          </w:tcPr>
          <w:p w14:paraId="15D1CD41" w14:textId="2CB05CB9" w:rsidR="003D2E34" w:rsidRPr="008671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BBEDFD" w14:textId="3478C2A6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0A5BF4D" w14:textId="2CDC9F4E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D2E34" w14:paraId="2A899C86" w14:textId="77777777" w:rsidTr="00F81ADD">
        <w:tc>
          <w:tcPr>
            <w:tcW w:w="3240" w:type="dxa"/>
          </w:tcPr>
          <w:p w14:paraId="35301098" w14:textId="782C8F4E" w:rsidR="003D2E34" w:rsidRDefault="001D4878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FF96BAB" w14:textId="77777777" w:rsidR="003D2E34" w:rsidRDefault="003D2E34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6EA4276E" w14:textId="6F459A2A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D2E34" w14:paraId="7D4C87CA" w14:textId="77777777" w:rsidTr="00F81ADD">
        <w:tc>
          <w:tcPr>
            <w:tcW w:w="3240" w:type="dxa"/>
          </w:tcPr>
          <w:p w14:paraId="7C469A5E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B9CF23F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F063C86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D2E34" w14:paraId="39FD3258" w14:textId="77777777" w:rsidTr="00F81ADD">
        <w:tc>
          <w:tcPr>
            <w:tcW w:w="3240" w:type="dxa"/>
          </w:tcPr>
          <w:p w14:paraId="6D871DC5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738DFFB5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997A762" w14:textId="77777777" w:rsidR="003D2E34" w:rsidRDefault="003D2E3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266206B5" w14:textId="77777777" w:rsidR="00742BF8" w:rsidRPr="0009002D" w:rsidRDefault="00742BF8" w:rsidP="0009002D"/>
    <w:sectPr w:rsidR="00742BF8" w:rsidRPr="0009002D" w:rsidSect="00DC41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F5B76" w14:textId="77777777" w:rsidR="00B33960" w:rsidRDefault="00B33960">
      <w:r>
        <w:separator/>
      </w:r>
    </w:p>
  </w:endnote>
  <w:endnote w:type="continuationSeparator" w:id="0">
    <w:p w14:paraId="5E597A94" w14:textId="77777777" w:rsidR="00B33960" w:rsidRDefault="00B33960">
      <w:r>
        <w:continuationSeparator/>
      </w:r>
    </w:p>
  </w:endnote>
  <w:endnote w:type="continuationNotice" w:id="1">
    <w:p w14:paraId="51175859" w14:textId="77777777" w:rsidR="009D0A91" w:rsidRDefault="009D0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D4B7" w14:textId="77777777" w:rsidR="009D0A91" w:rsidRDefault="009D0A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AA75C" w14:textId="77777777" w:rsidR="009D0A91" w:rsidRDefault="009D0A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B96412" w:rsidRPr="00215EE1" w14:paraId="65186C61" w14:textId="77777777" w:rsidTr="00DC41C4">
      <w:trPr>
        <w:trHeight w:val="1313"/>
      </w:trPr>
      <w:tc>
        <w:tcPr>
          <w:tcW w:w="3298" w:type="dxa"/>
        </w:tcPr>
        <w:p w14:paraId="50D77BC7" w14:textId="5E0A0486" w:rsidR="00B96412" w:rsidRPr="00215EE1" w:rsidRDefault="00B9641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C208915" w14:textId="6F1A465B" w:rsidR="00B96412" w:rsidRPr="00215EE1" w:rsidRDefault="00B9641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2029225F" w14:textId="77777777" w:rsidR="00B96412" w:rsidRPr="00215EE1" w:rsidRDefault="00B9641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7502A538" w14:textId="77777777" w:rsidR="00B96412" w:rsidRPr="00215EE1" w:rsidRDefault="00B9641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3BC0C" w14:textId="77777777" w:rsidR="00B33960" w:rsidRDefault="00B33960">
      <w:r>
        <w:separator/>
      </w:r>
    </w:p>
  </w:footnote>
  <w:footnote w:type="continuationSeparator" w:id="0">
    <w:p w14:paraId="698AD538" w14:textId="77777777" w:rsidR="00B33960" w:rsidRDefault="00B33960">
      <w:r>
        <w:continuationSeparator/>
      </w:r>
    </w:p>
  </w:footnote>
  <w:footnote w:type="continuationNotice" w:id="1">
    <w:p w14:paraId="716FC33E" w14:textId="77777777" w:rsidR="009D0A91" w:rsidRDefault="009D0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C590" w14:textId="77777777" w:rsidR="009D0A91" w:rsidRDefault="009D0A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3589" w14:textId="77777777" w:rsidR="00B96412" w:rsidRDefault="00B96412">
    <w:pPr>
      <w:pStyle w:val="Header"/>
      <w:tabs>
        <w:tab w:val="clear" w:pos="4320"/>
        <w:tab w:val="clear" w:pos="8640"/>
      </w:tabs>
      <w:rPr>
        <w:sz w:val="6"/>
      </w:rPr>
    </w:pPr>
  </w:p>
  <w:p w14:paraId="32A9B125" w14:textId="77777777" w:rsidR="00B96412" w:rsidRDefault="00B96412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B96412" w14:paraId="5758C346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9D2A426" w14:textId="77777777" w:rsidR="00B96412" w:rsidRDefault="00B96412"/>
      </w:tc>
      <w:tc>
        <w:tcPr>
          <w:tcW w:w="3288" w:type="dxa"/>
        </w:tcPr>
        <w:p w14:paraId="30F00FFC" w14:textId="77777777" w:rsidR="00B96412" w:rsidRDefault="00B9641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76FA79E" wp14:editId="217E41CA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04A209A5" w14:textId="77777777" w:rsidR="00B96412" w:rsidRDefault="00B96412"/>
      </w:tc>
    </w:tr>
    <w:tr w:rsidR="00B96412" w14:paraId="06E9B34A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3484773" w14:textId="77777777" w:rsidR="00B96412" w:rsidRDefault="00B9641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B96412" w14:paraId="7DC46611" w14:textId="77777777" w:rsidTr="00A2598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4E8FCD50" w14:textId="77777777" w:rsidR="00B96412" w:rsidRDefault="00B9641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25980" w14:paraId="21F0C15B" w14:textId="77777777" w:rsidTr="00A25980">
      <w:trPr>
        <w:jc w:val="center"/>
      </w:trPr>
      <w:tc>
        <w:tcPr>
          <w:tcW w:w="3086" w:type="dxa"/>
          <w:gridSpan w:val="2"/>
        </w:tcPr>
        <w:p w14:paraId="728CA04B" w14:textId="6EAB3049" w:rsidR="00A25980" w:rsidRDefault="00D4414C" w:rsidP="00A25980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17EE62D9" w14:textId="77777777" w:rsidR="00A25980" w:rsidRDefault="00A25980" w:rsidP="00A25980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9D0A91" w14:paraId="16977B2B" w14:textId="77777777" w:rsidTr="009D0A9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9D0A91" w14:paraId="089D44D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38EA1E68" w14:textId="77777777" w:rsidR="009D0A91" w:rsidRDefault="009D0A91" w:rsidP="009D0A9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2F52CD37" w14:textId="138D906B" w:rsidR="009D0A91" w:rsidRDefault="009D0A91" w:rsidP="009D0A9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4C5CDF56" w14:textId="77777777" w:rsidR="00A25980" w:rsidRDefault="00A25980" w:rsidP="00A25980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25980" w14:paraId="28F7E01E" w14:textId="77777777" w:rsidTr="00A25980">
      <w:trPr>
        <w:trHeight w:val="152"/>
        <w:jc w:val="center"/>
      </w:trPr>
      <w:tc>
        <w:tcPr>
          <w:tcW w:w="3086" w:type="dxa"/>
          <w:gridSpan w:val="2"/>
        </w:tcPr>
        <w:p w14:paraId="2C36951B" w14:textId="77777777" w:rsidR="00A25980" w:rsidRDefault="00A25980" w:rsidP="00A2598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4502E681" w14:textId="77777777" w:rsidR="00A25980" w:rsidRDefault="00A25980" w:rsidP="00A25980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1B51B776" w14:textId="77777777" w:rsidR="00A25980" w:rsidRDefault="00A25980" w:rsidP="00A2598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85DA5DB" w14:textId="77777777" w:rsidR="00B96412" w:rsidRDefault="00B9641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34825052">
    <w:abstractNumId w:val="17"/>
  </w:num>
  <w:num w:numId="2" w16cid:durableId="1293025836">
    <w:abstractNumId w:val="14"/>
  </w:num>
  <w:num w:numId="3" w16cid:durableId="2061973921">
    <w:abstractNumId w:val="3"/>
  </w:num>
  <w:num w:numId="4" w16cid:durableId="1895896476">
    <w:abstractNumId w:val="7"/>
  </w:num>
  <w:num w:numId="5" w16cid:durableId="607205203">
    <w:abstractNumId w:val="8"/>
  </w:num>
  <w:num w:numId="6" w16cid:durableId="2022119489">
    <w:abstractNumId w:val="12"/>
  </w:num>
  <w:num w:numId="7" w16cid:durableId="651756921">
    <w:abstractNumId w:val="16"/>
  </w:num>
  <w:num w:numId="8" w16cid:durableId="661474086">
    <w:abstractNumId w:val="15"/>
  </w:num>
  <w:num w:numId="9" w16cid:durableId="480076165">
    <w:abstractNumId w:val="9"/>
  </w:num>
  <w:num w:numId="10" w16cid:durableId="391318113">
    <w:abstractNumId w:val="6"/>
  </w:num>
  <w:num w:numId="11" w16cid:durableId="717584168">
    <w:abstractNumId w:val="10"/>
  </w:num>
  <w:num w:numId="12" w16cid:durableId="2070836984">
    <w:abstractNumId w:val="0"/>
  </w:num>
  <w:num w:numId="13" w16cid:durableId="1778790010">
    <w:abstractNumId w:val="11"/>
  </w:num>
  <w:num w:numId="14" w16cid:durableId="1360660991">
    <w:abstractNumId w:val="13"/>
  </w:num>
  <w:num w:numId="15" w16cid:durableId="1209759683">
    <w:abstractNumId w:val="4"/>
  </w:num>
  <w:num w:numId="16" w16cid:durableId="1511945105">
    <w:abstractNumId w:val="1"/>
  </w:num>
  <w:num w:numId="17" w16cid:durableId="1390617104">
    <w:abstractNumId w:val="2"/>
  </w:num>
  <w:num w:numId="18" w16cid:durableId="145721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DC0"/>
    <w:rsid w:val="00007128"/>
    <w:rsid w:val="0000720F"/>
    <w:rsid w:val="00036EF8"/>
    <w:rsid w:val="00086E20"/>
    <w:rsid w:val="0009002D"/>
    <w:rsid w:val="000A062B"/>
    <w:rsid w:val="000B7BA8"/>
    <w:rsid w:val="000C0A72"/>
    <w:rsid w:val="000D1F47"/>
    <w:rsid w:val="000D704C"/>
    <w:rsid w:val="00121981"/>
    <w:rsid w:val="001525CD"/>
    <w:rsid w:val="00174A5D"/>
    <w:rsid w:val="001837B6"/>
    <w:rsid w:val="001D4878"/>
    <w:rsid w:val="001E0D0C"/>
    <w:rsid w:val="00215EE1"/>
    <w:rsid w:val="0024115B"/>
    <w:rsid w:val="00263020"/>
    <w:rsid w:val="00263767"/>
    <w:rsid w:val="002C4AF2"/>
    <w:rsid w:val="002D07AC"/>
    <w:rsid w:val="00311D26"/>
    <w:rsid w:val="00350076"/>
    <w:rsid w:val="0037042B"/>
    <w:rsid w:val="00382449"/>
    <w:rsid w:val="003D2E34"/>
    <w:rsid w:val="003E7F0D"/>
    <w:rsid w:val="003F7A97"/>
    <w:rsid w:val="00403FB1"/>
    <w:rsid w:val="0045315F"/>
    <w:rsid w:val="004726A1"/>
    <w:rsid w:val="004762E5"/>
    <w:rsid w:val="004C0483"/>
    <w:rsid w:val="005622F1"/>
    <w:rsid w:val="005C561D"/>
    <w:rsid w:val="00605C15"/>
    <w:rsid w:val="006179FE"/>
    <w:rsid w:val="00672763"/>
    <w:rsid w:val="0068304B"/>
    <w:rsid w:val="00683A89"/>
    <w:rsid w:val="00697022"/>
    <w:rsid w:val="006B05AC"/>
    <w:rsid w:val="0071061D"/>
    <w:rsid w:val="00732EDB"/>
    <w:rsid w:val="00742BF8"/>
    <w:rsid w:val="00750A82"/>
    <w:rsid w:val="00757903"/>
    <w:rsid w:val="00772AB2"/>
    <w:rsid w:val="007B592A"/>
    <w:rsid w:val="007D324E"/>
    <w:rsid w:val="007E5C41"/>
    <w:rsid w:val="007F0AE7"/>
    <w:rsid w:val="00800940"/>
    <w:rsid w:val="00846285"/>
    <w:rsid w:val="008854D5"/>
    <w:rsid w:val="00917D74"/>
    <w:rsid w:val="00922228"/>
    <w:rsid w:val="009509E9"/>
    <w:rsid w:val="009C2E3E"/>
    <w:rsid w:val="009C35EF"/>
    <w:rsid w:val="009D0A91"/>
    <w:rsid w:val="009E6F1F"/>
    <w:rsid w:val="00A25980"/>
    <w:rsid w:val="00A9390D"/>
    <w:rsid w:val="00AF5506"/>
    <w:rsid w:val="00B33960"/>
    <w:rsid w:val="00B45C0C"/>
    <w:rsid w:val="00B506CB"/>
    <w:rsid w:val="00B743A4"/>
    <w:rsid w:val="00B96412"/>
    <w:rsid w:val="00BB0C3A"/>
    <w:rsid w:val="00BB5238"/>
    <w:rsid w:val="00BC47DB"/>
    <w:rsid w:val="00BE528E"/>
    <w:rsid w:val="00BE69E2"/>
    <w:rsid w:val="00C33FAA"/>
    <w:rsid w:val="00CA4EC9"/>
    <w:rsid w:val="00CC33B1"/>
    <w:rsid w:val="00CC7ABA"/>
    <w:rsid w:val="00CE41A9"/>
    <w:rsid w:val="00D07534"/>
    <w:rsid w:val="00D21CD3"/>
    <w:rsid w:val="00D229C7"/>
    <w:rsid w:val="00D4414C"/>
    <w:rsid w:val="00D727A4"/>
    <w:rsid w:val="00DC41C4"/>
    <w:rsid w:val="00E37FAF"/>
    <w:rsid w:val="00E73226"/>
    <w:rsid w:val="00E85DD1"/>
    <w:rsid w:val="00EB3A6F"/>
    <w:rsid w:val="00EB4DC0"/>
    <w:rsid w:val="00EB63B9"/>
    <w:rsid w:val="00ED631D"/>
    <w:rsid w:val="00F106E7"/>
    <w:rsid w:val="00F26C36"/>
    <w:rsid w:val="00F43E96"/>
    <w:rsid w:val="00F7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oNotEmbedSmartTags/>
  <w:decimalSymbol w:val="."/>
  <w:listSeparator w:val=","/>
  <w14:docId w14:val="5B984C04"/>
  <w14:defaultImageDpi w14:val="300"/>
  <w15:chartTrackingRefBased/>
  <w15:docId w15:val="{4C51BD7D-113E-47C5-BE7D-198763E9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732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Production%20Right%20of%20Wa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5A2570-167C-4493-B88B-81F29334A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F292D-0C63-4F46-9CB3-DA469BAF3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1B9E9-13DF-40F9-9CE0-2668E4A52C66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Production Right of Way.dotx</Template>
  <TotalTime>22</TotalTime>
  <Pages>2</Pages>
  <Words>205</Words>
  <Characters>3279</Characters>
  <Application>Microsoft Office Word</Application>
  <DocSecurity>0</DocSecurity>
  <Lines>27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3478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14</cp:revision>
  <cp:lastPrinted>2017-01-23T22:31:00Z</cp:lastPrinted>
  <dcterms:created xsi:type="dcterms:W3CDTF">2021-07-29T09:52:00Z</dcterms:created>
  <dcterms:modified xsi:type="dcterms:W3CDTF">2025-07-10T18:09:00Z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